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866075a" w14:textId="866075a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CD4C2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CD4C29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D4C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C2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C2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C2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C2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729AC-DE58-4378-B14A-4AC54B0C2C2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Zdravko Mitak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